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0C07C04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Robert MEEDE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1362727C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St.Albans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>.</w:t>
      </w:r>
    </w:p>
    <w:p w14:paraId="42CEA808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D112276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563BD64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Brother of Hugh(q.v.).</w:t>
      </w:r>
    </w:p>
    <w:p w14:paraId="3E658BD5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p.234)</w:t>
      </w:r>
    </w:p>
    <w:p w14:paraId="58B23070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6F90C28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B5441B5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Jun.</w:t>
      </w: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>He made his Will.   (ibid.)</w:t>
      </w:r>
    </w:p>
    <w:p w14:paraId="4A699B2A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0726F00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51193D8C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Executor:   Hugh(q.v.).   (ibid.)</w:t>
      </w:r>
    </w:p>
    <w:p w14:paraId="505B08F0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F72BA4D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F61F103" w14:textId="77777777" w:rsidR="00A6580C" w:rsidRDefault="00A6580C" w:rsidP="00A6580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28 February 2022</w:t>
      </w:r>
    </w:p>
    <w:p w14:paraId="137BAE63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3499C" w14:textId="77777777" w:rsidR="00A6580C" w:rsidRDefault="00A6580C" w:rsidP="009139A6">
      <w:r>
        <w:separator/>
      </w:r>
    </w:p>
  </w:endnote>
  <w:endnote w:type="continuationSeparator" w:id="0">
    <w:p w14:paraId="51C4286D" w14:textId="77777777" w:rsidR="00A6580C" w:rsidRDefault="00A6580C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22715F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D2BAB5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49A7EA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DDB9AD" w14:textId="77777777" w:rsidR="00A6580C" w:rsidRDefault="00A6580C" w:rsidP="009139A6">
      <w:r>
        <w:separator/>
      </w:r>
    </w:p>
  </w:footnote>
  <w:footnote w:type="continuationSeparator" w:id="0">
    <w:p w14:paraId="73677003" w14:textId="77777777" w:rsidR="00A6580C" w:rsidRDefault="00A6580C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D0F36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E4E9C7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BE8AE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6580C"/>
    <w:rsid w:val="000666E0"/>
    <w:rsid w:val="002510B7"/>
    <w:rsid w:val="005C130B"/>
    <w:rsid w:val="00826F5C"/>
    <w:rsid w:val="009139A6"/>
    <w:rsid w:val="009448BB"/>
    <w:rsid w:val="00A3176C"/>
    <w:rsid w:val="00A6580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5EBEB"/>
  <w15:chartTrackingRefBased/>
  <w15:docId w15:val="{3DC10A66-3D06-47C2-8733-52AEBDF51D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4</TotalTime>
  <Pages>1</Pages>
  <Words>36</Words>
  <Characters>209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2022-02-28T12:24:00Z</dcterms:created>
  <dcterms:modified xsi:type="dcterms:W3CDTF">2022-02-28T12:28:00Z</dcterms:modified>
</cp:coreProperties>
</file>